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4EA16" w14:textId="77777777" w:rsidR="00281330" w:rsidRDefault="00281330" w:rsidP="00281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DOMEGODE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0E8518A0" w14:textId="77777777" w:rsidR="00281330" w:rsidRDefault="00281330" w:rsidP="00281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Latoner</w:t>
      </w:r>
      <w:proofErr w:type="spellEnd"/>
      <w:r>
        <w:rPr>
          <w:rFonts w:cs="Times New Roman"/>
          <w:szCs w:val="24"/>
        </w:rPr>
        <w:t>.</w:t>
      </w:r>
    </w:p>
    <w:p w14:paraId="230E624E" w14:textId="77777777" w:rsidR="00281330" w:rsidRDefault="00281330" w:rsidP="00281330">
      <w:pPr>
        <w:pStyle w:val="NoSpacing"/>
        <w:rPr>
          <w:rFonts w:cs="Times New Roman"/>
          <w:szCs w:val="24"/>
        </w:rPr>
      </w:pPr>
    </w:p>
    <w:p w14:paraId="79DE1C4E" w14:textId="77777777" w:rsidR="00281330" w:rsidRDefault="00281330" w:rsidP="00281330">
      <w:pPr>
        <w:pStyle w:val="NoSpacing"/>
        <w:rPr>
          <w:rFonts w:cs="Times New Roman"/>
          <w:szCs w:val="24"/>
        </w:rPr>
      </w:pPr>
    </w:p>
    <w:p w14:paraId="58F0D199" w14:textId="77777777" w:rsidR="00281330" w:rsidRDefault="00281330" w:rsidP="00281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 xml:space="preserve">He was paid for making a seal of </w:t>
      </w:r>
      <w:proofErr w:type="spellStart"/>
      <w:r>
        <w:rPr>
          <w:rFonts w:cs="Times New Roman"/>
          <w:szCs w:val="24"/>
        </w:rPr>
        <w:t>auricalcum</w:t>
      </w:r>
      <w:proofErr w:type="spellEnd"/>
      <w:r>
        <w:rPr>
          <w:rFonts w:cs="Times New Roman"/>
          <w:szCs w:val="24"/>
        </w:rPr>
        <w:t>.</w:t>
      </w:r>
    </w:p>
    <w:p w14:paraId="29A5BEC3" w14:textId="77777777" w:rsidR="00281330" w:rsidRDefault="00281330" w:rsidP="0028133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pp.94-5)</w:t>
      </w:r>
    </w:p>
    <w:p w14:paraId="5694130F" w14:textId="77777777" w:rsidR="00281330" w:rsidRDefault="00281330" w:rsidP="00281330">
      <w:pPr>
        <w:pStyle w:val="NoSpacing"/>
        <w:rPr>
          <w:rFonts w:cs="Times New Roman"/>
          <w:szCs w:val="24"/>
        </w:rPr>
      </w:pPr>
    </w:p>
    <w:p w14:paraId="09AC0696" w14:textId="77777777" w:rsidR="00281330" w:rsidRDefault="00281330" w:rsidP="00281330">
      <w:pPr>
        <w:pStyle w:val="NoSpacing"/>
        <w:rPr>
          <w:rFonts w:cs="Times New Roman"/>
          <w:szCs w:val="24"/>
        </w:rPr>
      </w:pPr>
    </w:p>
    <w:p w14:paraId="27855DB1" w14:textId="77777777" w:rsidR="00281330" w:rsidRDefault="00281330" w:rsidP="00281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2023</w:t>
      </w:r>
    </w:p>
    <w:p w14:paraId="7719BC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C36C" w14:textId="77777777" w:rsidR="00281330" w:rsidRDefault="00281330" w:rsidP="009139A6">
      <w:r>
        <w:separator/>
      </w:r>
    </w:p>
  </w:endnote>
  <w:endnote w:type="continuationSeparator" w:id="0">
    <w:p w14:paraId="7C7541B5" w14:textId="77777777" w:rsidR="00281330" w:rsidRDefault="002813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D3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E8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CB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53AAF" w14:textId="77777777" w:rsidR="00281330" w:rsidRDefault="00281330" w:rsidP="009139A6">
      <w:r>
        <w:separator/>
      </w:r>
    </w:p>
  </w:footnote>
  <w:footnote w:type="continuationSeparator" w:id="0">
    <w:p w14:paraId="0F3F2741" w14:textId="77777777" w:rsidR="00281330" w:rsidRDefault="002813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90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6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BA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30"/>
    <w:rsid w:val="000666E0"/>
    <w:rsid w:val="002510B7"/>
    <w:rsid w:val="0028133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BC09"/>
  <w15:chartTrackingRefBased/>
  <w15:docId w15:val="{14544738-18FF-4587-9824-F28C3DB5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2023-07-24T20:34:00Z</dcterms:created>
  <dcterms:modified xsi:type="dcterms:W3CDTF">2023-07-24T20:35:00Z</dcterms:modified>
</cp:coreProperties>
</file>